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A7F48" w14:textId="6A3E4CA4" w:rsidR="00474F67" w:rsidRPr="007F05E6" w:rsidRDefault="00474F67" w:rsidP="00474F67">
      <w:pPr>
        <w:pStyle w:val="Unittitle"/>
      </w:pPr>
      <w:r w:rsidRPr="00FF4100">
        <w:t>1</w:t>
      </w:r>
      <w:r w:rsidR="00D31FF2">
        <w:t>2</w:t>
      </w:r>
      <w:r w:rsidR="007B5215">
        <w:t>.</w:t>
      </w:r>
      <w:r w:rsidR="00D31FF2">
        <w:t xml:space="preserve"> Building </w:t>
      </w:r>
      <w:r w:rsidR="007B5215">
        <w:t>s</w:t>
      </w:r>
      <w:r w:rsidR="00D31FF2">
        <w:t xml:space="preserve">ervices </w:t>
      </w:r>
      <w:r w:rsidR="007B5215">
        <w:t>e</w:t>
      </w:r>
      <w:r w:rsidR="00D31FF2">
        <w:t>ngineering (BSE) systems</w:t>
      </w:r>
    </w:p>
    <w:p w14:paraId="0F41C92C" w14:textId="64A76492" w:rsidR="00474F67" w:rsidRPr="00FE5EE0" w:rsidRDefault="00474F67" w:rsidP="00474F67">
      <w:pPr>
        <w:pStyle w:val="Heading1"/>
        <w:rPr>
          <w:color w:val="FC4421"/>
        </w:rPr>
      </w:pPr>
      <w:r w:rsidRPr="00FE5EE0">
        <w:rPr>
          <w:color w:val="FC4421"/>
        </w:rPr>
        <w:t xml:space="preserve">Worksheet </w:t>
      </w:r>
      <w:r w:rsidR="00D31FF2" w:rsidRPr="00FE5EE0">
        <w:rPr>
          <w:color w:val="FC4421"/>
        </w:rPr>
        <w:t>6</w:t>
      </w:r>
      <w:r w:rsidRPr="00FE5EE0">
        <w:rPr>
          <w:color w:val="FC4421"/>
        </w:rPr>
        <w:t>:</w:t>
      </w:r>
      <w:r w:rsidR="00D31FF2" w:rsidRPr="00FE5EE0">
        <w:rPr>
          <w:color w:val="FC4421"/>
        </w:rPr>
        <w:t xml:space="preserve"> Heating systems</w:t>
      </w:r>
      <w:r w:rsidRPr="00FE5EE0">
        <w:rPr>
          <w:color w:val="FC4421"/>
        </w:rPr>
        <w:t xml:space="preserve"> </w:t>
      </w:r>
      <w:r w:rsidR="00EF11DA" w:rsidRPr="00FE5EE0">
        <w:rPr>
          <w:color w:val="FC4421"/>
        </w:rPr>
        <w:t>quiz</w:t>
      </w:r>
      <w:r w:rsidR="00D31FF2" w:rsidRPr="00FE5EE0">
        <w:rPr>
          <w:color w:val="FC4421"/>
        </w:rPr>
        <w:t xml:space="preserve"> </w:t>
      </w:r>
      <w:r w:rsidRPr="00FE5EE0">
        <w:rPr>
          <w:color w:val="FC4421"/>
        </w:rPr>
        <w:t>(</w:t>
      </w:r>
      <w:r w:rsidR="00E749A0" w:rsidRPr="00FE5EE0">
        <w:rPr>
          <w:color w:val="FC4421"/>
        </w:rPr>
        <w:t>learne</w:t>
      </w:r>
      <w:r w:rsidR="00691B95" w:rsidRPr="00FE5EE0">
        <w:rPr>
          <w:color w:val="FC4421"/>
        </w:rPr>
        <w:t>r</w:t>
      </w:r>
      <w:r w:rsidRPr="00FE5EE0">
        <w:rPr>
          <w:color w:val="FC4421"/>
        </w:rPr>
        <w:t>)</w:t>
      </w:r>
    </w:p>
    <w:p w14:paraId="7EB663AD" w14:textId="1044E37C" w:rsidR="008A5912" w:rsidRDefault="008A591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8F0024">
        <w:rPr>
          <w:rFonts w:ascii="Arial" w:hAnsi="Arial" w:cs="Arial"/>
        </w:rPr>
        <w:t>Which type of boiler is best suited to a small single dwelling with one kitchen and one bathroom?</w:t>
      </w:r>
    </w:p>
    <w:p w14:paraId="3DD7B8EE" w14:textId="285910ED" w:rsidR="008A5912" w:rsidRDefault="008A5912" w:rsidP="00FD757F">
      <w:pPr>
        <w:rPr>
          <w:rFonts w:cs="Arial"/>
        </w:rPr>
      </w:pPr>
    </w:p>
    <w:p w14:paraId="7BEB1E0C" w14:textId="67396295" w:rsidR="007B5215" w:rsidRDefault="007B5215" w:rsidP="00FD757F">
      <w:pPr>
        <w:rPr>
          <w:rFonts w:cs="Arial"/>
        </w:rPr>
      </w:pPr>
    </w:p>
    <w:p w14:paraId="1F87E6BA" w14:textId="77777777" w:rsidR="007B5215" w:rsidRPr="008A5912" w:rsidRDefault="007B5215" w:rsidP="00FD757F">
      <w:pPr>
        <w:rPr>
          <w:rFonts w:cs="Arial"/>
        </w:rPr>
      </w:pPr>
    </w:p>
    <w:p w14:paraId="2CFA21DB" w14:textId="77777777" w:rsidR="00EF11DA" w:rsidRPr="008A5912" w:rsidRDefault="00EF11DA" w:rsidP="00FD757F">
      <w:pPr>
        <w:pStyle w:val="ListParagraph"/>
        <w:ind w:left="360"/>
        <w:rPr>
          <w:rFonts w:ascii="Arial" w:hAnsi="Arial" w:cs="Arial"/>
          <w:lang w:val="en-US"/>
        </w:rPr>
      </w:pPr>
    </w:p>
    <w:p w14:paraId="6A98440D" w14:textId="6AF1535F" w:rsidR="00D31FF2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 xml:space="preserve">Which type of </w:t>
      </w:r>
      <w:r>
        <w:rPr>
          <w:rFonts w:ascii="Arial" w:hAnsi="Arial" w:cs="Arial"/>
          <w:lang w:val="en-US"/>
        </w:rPr>
        <w:t xml:space="preserve">heating </w:t>
      </w:r>
      <w:r w:rsidRPr="00D77560">
        <w:rPr>
          <w:rFonts w:ascii="Arial" w:hAnsi="Arial" w:cs="Arial"/>
          <w:lang w:val="en-US"/>
        </w:rPr>
        <w:t xml:space="preserve">system is the most </w:t>
      </w:r>
      <w:r>
        <w:rPr>
          <w:rFonts w:ascii="Arial" w:hAnsi="Arial" w:cs="Arial"/>
          <w:lang w:val="en-US"/>
        </w:rPr>
        <w:t>common</w:t>
      </w:r>
      <w:r w:rsidRPr="00D77560">
        <w:rPr>
          <w:rFonts w:ascii="Arial" w:hAnsi="Arial" w:cs="Arial"/>
          <w:lang w:val="en-US"/>
        </w:rPr>
        <w:t xml:space="preserve"> in industrial </w:t>
      </w:r>
      <w:r w:rsidR="008A5912">
        <w:rPr>
          <w:rFonts w:ascii="Arial" w:hAnsi="Arial" w:cs="Arial"/>
          <w:lang w:val="en-US"/>
        </w:rPr>
        <w:t>and</w:t>
      </w:r>
      <w:r w:rsidRPr="00D77560">
        <w:rPr>
          <w:rFonts w:ascii="Arial" w:hAnsi="Arial" w:cs="Arial"/>
          <w:lang w:val="en-US"/>
        </w:rPr>
        <w:t xml:space="preserve"> commercial </w:t>
      </w:r>
      <w:r>
        <w:rPr>
          <w:rFonts w:ascii="Arial" w:hAnsi="Arial" w:cs="Arial"/>
          <w:lang w:val="en-US"/>
        </w:rPr>
        <w:t>environments</w:t>
      </w:r>
      <w:r w:rsidRPr="00D77560">
        <w:rPr>
          <w:rFonts w:ascii="Arial" w:hAnsi="Arial" w:cs="Arial"/>
          <w:lang w:val="en-US"/>
        </w:rPr>
        <w:t>?</w:t>
      </w:r>
    </w:p>
    <w:p w14:paraId="47186211" w14:textId="77777777" w:rsidR="008A5912" w:rsidRPr="008A5912" w:rsidRDefault="008A5912" w:rsidP="00FD757F">
      <w:pPr>
        <w:rPr>
          <w:rFonts w:cs="Arial"/>
          <w:lang w:val="en-US"/>
        </w:rPr>
      </w:pPr>
    </w:p>
    <w:p w14:paraId="7E93AC0B" w14:textId="06DAF470" w:rsidR="00D31FF2" w:rsidRDefault="00D31FF2" w:rsidP="00FD757F">
      <w:pPr>
        <w:ind w:firstLine="360"/>
        <w:rPr>
          <w:rFonts w:cs="Arial"/>
          <w:lang w:val="en-US"/>
        </w:rPr>
      </w:pPr>
    </w:p>
    <w:p w14:paraId="18E012AE" w14:textId="77777777" w:rsidR="007B5215" w:rsidRDefault="007B5215" w:rsidP="00FD757F">
      <w:pPr>
        <w:ind w:firstLine="360"/>
        <w:rPr>
          <w:rFonts w:cs="Arial"/>
          <w:lang w:val="en-US"/>
        </w:rPr>
      </w:pPr>
    </w:p>
    <w:p w14:paraId="6BF4C5E7" w14:textId="77777777" w:rsidR="007B5215" w:rsidRPr="00D77560" w:rsidRDefault="007B5215" w:rsidP="00FD757F">
      <w:pPr>
        <w:ind w:firstLine="360"/>
        <w:rPr>
          <w:rFonts w:cs="Arial"/>
          <w:lang w:val="en-US"/>
        </w:rPr>
      </w:pPr>
    </w:p>
    <w:p w14:paraId="023C1D1B" w14:textId="74394C32" w:rsidR="00D31FF2" w:rsidRPr="00D77560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>What is the main feature of a two-pipe reverse return system?</w:t>
      </w:r>
    </w:p>
    <w:p w14:paraId="34A6CD3A" w14:textId="05ECBD48" w:rsidR="00D31FF2" w:rsidRDefault="00D31FF2" w:rsidP="00FD757F">
      <w:pPr>
        <w:rPr>
          <w:rFonts w:cs="Arial"/>
          <w:lang w:val="en-US"/>
        </w:rPr>
      </w:pPr>
    </w:p>
    <w:p w14:paraId="66261DA3" w14:textId="77777777" w:rsidR="007B5215" w:rsidRDefault="007B5215" w:rsidP="00FD757F">
      <w:pPr>
        <w:rPr>
          <w:rFonts w:cs="Arial"/>
          <w:lang w:val="en-US"/>
        </w:rPr>
      </w:pPr>
    </w:p>
    <w:p w14:paraId="106F3C43" w14:textId="16679608" w:rsidR="008A5912" w:rsidRDefault="008A5912" w:rsidP="00FD757F">
      <w:pPr>
        <w:rPr>
          <w:rFonts w:cs="Arial"/>
          <w:lang w:val="en-US"/>
        </w:rPr>
      </w:pPr>
    </w:p>
    <w:p w14:paraId="1EF37385" w14:textId="77777777" w:rsidR="008A5912" w:rsidRPr="00D77560" w:rsidRDefault="008A5912" w:rsidP="00FD757F">
      <w:pPr>
        <w:rPr>
          <w:rFonts w:cs="Arial"/>
          <w:lang w:val="en-US"/>
        </w:rPr>
      </w:pPr>
    </w:p>
    <w:p w14:paraId="7E1BF1B3" w14:textId="5BDF93A5" w:rsidR="00D31FF2" w:rsidRPr="00D77560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D77560">
        <w:rPr>
          <w:rFonts w:ascii="Arial" w:hAnsi="Arial" w:cs="Arial"/>
        </w:rPr>
        <w:t xml:space="preserve">Briefly describe the features and function of </w:t>
      </w:r>
      <w:r w:rsidRPr="00D77560">
        <w:rPr>
          <w:rFonts w:ascii="Arial" w:hAnsi="Arial" w:cs="Arial"/>
          <w:lang w:val="en-US"/>
        </w:rPr>
        <w:t>a low loss header system.</w:t>
      </w:r>
    </w:p>
    <w:p w14:paraId="4BC37DA6" w14:textId="0076C0FC" w:rsidR="00D31FF2" w:rsidRDefault="00D31FF2" w:rsidP="00FD757F">
      <w:pPr>
        <w:rPr>
          <w:rFonts w:cs="Arial"/>
          <w:color w:val="FF0000"/>
          <w:lang w:val="en-US"/>
        </w:rPr>
      </w:pPr>
    </w:p>
    <w:p w14:paraId="66D6263D" w14:textId="77777777" w:rsidR="007B5215" w:rsidRDefault="007B5215" w:rsidP="00FD757F">
      <w:pPr>
        <w:rPr>
          <w:rFonts w:cs="Arial"/>
          <w:color w:val="FF0000"/>
          <w:lang w:val="en-US"/>
        </w:rPr>
      </w:pPr>
    </w:p>
    <w:p w14:paraId="002AD932" w14:textId="77777777" w:rsidR="007B5215" w:rsidRDefault="007B5215" w:rsidP="00FD757F">
      <w:pPr>
        <w:rPr>
          <w:rFonts w:cs="Arial"/>
          <w:color w:val="FF0000"/>
          <w:lang w:val="en-US"/>
        </w:rPr>
      </w:pPr>
    </w:p>
    <w:p w14:paraId="1B80296A" w14:textId="77777777" w:rsidR="00E749A0" w:rsidRPr="00D77560" w:rsidRDefault="00E749A0" w:rsidP="00FD757F">
      <w:pPr>
        <w:rPr>
          <w:rFonts w:cs="Arial"/>
          <w:color w:val="FF0000"/>
          <w:lang w:val="en-US"/>
        </w:rPr>
      </w:pPr>
    </w:p>
    <w:p w14:paraId="25B82BD6" w14:textId="06580A8D" w:rsidR="00D31FF2" w:rsidRPr="00D77560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D77560">
        <w:rPr>
          <w:rFonts w:ascii="Arial" w:hAnsi="Arial" w:cs="Arial"/>
        </w:rPr>
        <w:t>Name two advantages of having several smaller boilers in a larg</w:t>
      </w:r>
      <w:r w:rsidR="008A5912">
        <w:rPr>
          <w:rFonts w:ascii="Arial" w:hAnsi="Arial" w:cs="Arial"/>
        </w:rPr>
        <w:t>e</w:t>
      </w:r>
      <w:r w:rsidRPr="00D77560">
        <w:rPr>
          <w:rFonts w:ascii="Arial" w:hAnsi="Arial" w:cs="Arial"/>
        </w:rPr>
        <w:t xml:space="preserve"> plant room.</w:t>
      </w:r>
    </w:p>
    <w:p w14:paraId="204E2AD9" w14:textId="0C85E55F" w:rsidR="00D31FF2" w:rsidRDefault="00D31FF2" w:rsidP="00FD757F">
      <w:pPr>
        <w:rPr>
          <w:rFonts w:cs="Arial"/>
          <w:color w:val="FF0000"/>
          <w:lang w:val="en-US"/>
        </w:rPr>
      </w:pPr>
    </w:p>
    <w:p w14:paraId="07BD2AA8" w14:textId="7F1A2AE5" w:rsidR="00E749A0" w:rsidRDefault="00E749A0" w:rsidP="00FD757F">
      <w:pPr>
        <w:rPr>
          <w:rFonts w:cs="Arial"/>
          <w:color w:val="FF0000"/>
          <w:lang w:val="en-US"/>
        </w:rPr>
      </w:pPr>
    </w:p>
    <w:p w14:paraId="37344E97" w14:textId="6CB7D616" w:rsidR="00E749A0" w:rsidRDefault="00E749A0" w:rsidP="00FD757F">
      <w:pPr>
        <w:rPr>
          <w:rFonts w:cs="Arial"/>
          <w:color w:val="FF0000"/>
          <w:lang w:val="en-US"/>
        </w:rPr>
      </w:pPr>
    </w:p>
    <w:p w14:paraId="639D0506" w14:textId="77777777" w:rsidR="00E749A0" w:rsidRPr="00D77560" w:rsidRDefault="00E749A0" w:rsidP="00FD757F">
      <w:pPr>
        <w:rPr>
          <w:rFonts w:cs="Arial"/>
          <w:color w:val="FF0000"/>
          <w:lang w:val="en-US"/>
        </w:rPr>
      </w:pPr>
    </w:p>
    <w:p w14:paraId="71CE79B5" w14:textId="14E8ABB8" w:rsidR="00D31FF2" w:rsidRPr="00D77560" w:rsidRDefault="00D31FF2" w:rsidP="00FD757F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 xml:space="preserve">List </w:t>
      </w:r>
      <w:r w:rsidR="008A5912">
        <w:rPr>
          <w:rFonts w:ascii="Arial" w:hAnsi="Arial" w:cs="Arial"/>
          <w:lang w:val="en-US"/>
        </w:rPr>
        <w:t>four</w:t>
      </w:r>
      <w:r w:rsidRPr="00D77560">
        <w:rPr>
          <w:rFonts w:ascii="Arial" w:hAnsi="Arial" w:cs="Arial"/>
          <w:lang w:val="en-US"/>
        </w:rPr>
        <w:t xml:space="preserve"> types of heat emitter and </w:t>
      </w:r>
      <w:r w:rsidR="008A5912">
        <w:rPr>
          <w:rFonts w:ascii="Arial" w:hAnsi="Arial" w:cs="Arial"/>
          <w:lang w:val="en-US"/>
        </w:rPr>
        <w:t>explain</w:t>
      </w:r>
      <w:r w:rsidRPr="00D77560">
        <w:rPr>
          <w:rFonts w:ascii="Arial" w:hAnsi="Arial" w:cs="Arial"/>
          <w:lang w:val="en-US"/>
        </w:rPr>
        <w:t xml:space="preserve"> where they are used</w:t>
      </w:r>
      <w:r w:rsidR="008A5912">
        <w:rPr>
          <w:rFonts w:ascii="Arial" w:hAnsi="Arial" w:cs="Arial"/>
          <w:lang w:val="en-US"/>
        </w:rPr>
        <w:t>.</w:t>
      </w:r>
    </w:p>
    <w:p w14:paraId="03164136" w14:textId="77777777" w:rsidR="006E1028" w:rsidRDefault="006E1028" w:rsidP="00FD757F">
      <w:pPr>
        <w:pStyle w:val="Answer"/>
        <w:ind w:left="0"/>
      </w:pPr>
    </w:p>
    <w:sectPr w:rsidR="006E1028" w:rsidSect="00FE5EE0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5FE73" w14:textId="77777777" w:rsidR="00AA70CC" w:rsidRDefault="00AA70CC">
      <w:pPr>
        <w:spacing w:before="0" w:after="0"/>
      </w:pPr>
      <w:r>
        <w:separator/>
      </w:r>
    </w:p>
  </w:endnote>
  <w:endnote w:type="continuationSeparator" w:id="0">
    <w:p w14:paraId="1F2E2663" w14:textId="77777777" w:rsidR="00AA70CC" w:rsidRDefault="00AA70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8AEE" w14:textId="77777777" w:rsidR="00FE5EE0" w:rsidRPr="00F03E33" w:rsidRDefault="00FE5EE0" w:rsidP="00FE5EE0">
    <w:pPr>
      <w:pStyle w:val="Footer"/>
      <w:tabs>
        <w:tab w:val="clear" w:pos="9639"/>
        <w:tab w:val="clear" w:pos="11199"/>
        <w:tab w:val="left" w:pos="2592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1CB90A5" wp14:editId="29790606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8A5D7EF" id="Group 4" o:spid="_x0000_s1026" style="position:absolute;margin-left:-63.15pt;margin-top:-21.25pt;width:600.95pt;height:47.4pt;z-index:25166540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  <w:r>
      <w:tab/>
    </w:r>
  </w:p>
  <w:p w14:paraId="1F1D192C" w14:textId="02D7EDFC" w:rsidR="00110217" w:rsidRPr="00FE5EE0" w:rsidRDefault="00110217" w:rsidP="00FE5E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CDEC7" w14:textId="77777777" w:rsidR="00AA70CC" w:rsidRDefault="00AA70CC">
      <w:pPr>
        <w:spacing w:before="0" w:after="0"/>
      </w:pPr>
      <w:r>
        <w:separator/>
      </w:r>
    </w:p>
  </w:footnote>
  <w:footnote w:type="continuationSeparator" w:id="0">
    <w:p w14:paraId="2B0AF63D" w14:textId="77777777" w:rsidR="00AA70CC" w:rsidRDefault="00AA70C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82A3B" w14:textId="77777777" w:rsidR="0096477D" w:rsidRPr="009C6DF4" w:rsidRDefault="0096477D" w:rsidP="0096477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0F7A43C1" wp14:editId="608601E7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AE774" w14:textId="77777777" w:rsidR="0096477D" w:rsidRPr="00631B61" w:rsidRDefault="0096477D" w:rsidP="0096477D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D9E31C6" w14:textId="77777777" w:rsidR="0096477D" w:rsidRPr="00631B61" w:rsidRDefault="0096477D" w:rsidP="0096477D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F7A43C1" id="Group 1" o:spid="_x0000_s1026" style="position:absolute;margin-left:-59.55pt;margin-top:-17.85pt;width:595.3pt;height:70.6pt;z-index:251667456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5D4AE774" w14:textId="77777777" w:rsidR="0096477D" w:rsidRPr="00631B61" w:rsidRDefault="0096477D" w:rsidP="0096477D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D9E31C6" w14:textId="77777777" w:rsidR="0096477D" w:rsidRPr="00631B61" w:rsidRDefault="0096477D" w:rsidP="0096477D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DA90734" w14:textId="77777777" w:rsidR="0096477D" w:rsidRPr="009758F9" w:rsidRDefault="0096477D" w:rsidP="0096477D">
    <w:pPr>
      <w:pStyle w:val="Header"/>
    </w:pPr>
  </w:p>
  <w:p w14:paraId="388633B4" w14:textId="77777777" w:rsidR="0096477D" w:rsidRPr="00DA19CD" w:rsidRDefault="0096477D" w:rsidP="0096477D">
    <w:pPr>
      <w:pStyle w:val="Header"/>
    </w:pPr>
  </w:p>
  <w:p w14:paraId="5D11C705" w14:textId="1593AC6F" w:rsidR="00110217" w:rsidRPr="0096477D" w:rsidRDefault="00110217" w:rsidP="009647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60AE4"/>
    <w:multiLevelType w:val="hybridMultilevel"/>
    <w:tmpl w:val="39A608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010B0"/>
    <w:multiLevelType w:val="hybridMultilevel"/>
    <w:tmpl w:val="0CA2F3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95288E"/>
    <w:multiLevelType w:val="hybridMultilevel"/>
    <w:tmpl w:val="1DE068E4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FB6FE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9185D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032C8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02866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84E58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57CF4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0FAAF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46E4D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 w16cid:durableId="917589990">
    <w:abstractNumId w:val="4"/>
  </w:num>
  <w:num w:numId="2" w16cid:durableId="1463840238">
    <w:abstractNumId w:val="15"/>
  </w:num>
  <w:num w:numId="3" w16cid:durableId="1560360489">
    <w:abstractNumId w:val="22"/>
  </w:num>
  <w:num w:numId="4" w16cid:durableId="1771125888">
    <w:abstractNumId w:val="17"/>
  </w:num>
  <w:num w:numId="5" w16cid:durableId="1593781322">
    <w:abstractNumId w:val="7"/>
  </w:num>
  <w:num w:numId="6" w16cid:durableId="1512833516">
    <w:abstractNumId w:val="16"/>
  </w:num>
  <w:num w:numId="7" w16cid:durableId="1136992214">
    <w:abstractNumId w:val="7"/>
  </w:num>
  <w:num w:numId="8" w16cid:durableId="3367931">
    <w:abstractNumId w:val="1"/>
  </w:num>
  <w:num w:numId="9" w16cid:durableId="2071998163">
    <w:abstractNumId w:val="7"/>
    <w:lvlOverride w:ilvl="0">
      <w:startOverride w:val="1"/>
    </w:lvlOverride>
  </w:num>
  <w:num w:numId="10" w16cid:durableId="1028986941">
    <w:abstractNumId w:val="18"/>
  </w:num>
  <w:num w:numId="11" w16cid:durableId="921793000">
    <w:abstractNumId w:val="14"/>
  </w:num>
  <w:num w:numId="12" w16cid:durableId="156726710">
    <w:abstractNumId w:val="5"/>
  </w:num>
  <w:num w:numId="13" w16cid:durableId="255679336">
    <w:abstractNumId w:val="13"/>
  </w:num>
  <w:num w:numId="14" w16cid:durableId="1271477625">
    <w:abstractNumId w:val="19"/>
  </w:num>
  <w:num w:numId="15" w16cid:durableId="1635285285">
    <w:abstractNumId w:val="11"/>
  </w:num>
  <w:num w:numId="16" w16cid:durableId="1444884188">
    <w:abstractNumId w:val="6"/>
  </w:num>
  <w:num w:numId="17" w16cid:durableId="453409343">
    <w:abstractNumId w:val="25"/>
  </w:num>
  <w:num w:numId="18" w16cid:durableId="609974536">
    <w:abstractNumId w:val="26"/>
  </w:num>
  <w:num w:numId="19" w16cid:durableId="1494450136">
    <w:abstractNumId w:val="3"/>
  </w:num>
  <w:num w:numId="20" w16cid:durableId="836504475">
    <w:abstractNumId w:val="2"/>
  </w:num>
  <w:num w:numId="21" w16cid:durableId="1692028064">
    <w:abstractNumId w:val="9"/>
  </w:num>
  <w:num w:numId="22" w16cid:durableId="66465149">
    <w:abstractNumId w:val="9"/>
    <w:lvlOverride w:ilvl="0">
      <w:startOverride w:val="1"/>
    </w:lvlOverride>
  </w:num>
  <w:num w:numId="23" w16cid:durableId="1659963281">
    <w:abstractNumId w:val="23"/>
  </w:num>
  <w:num w:numId="24" w16cid:durableId="186136560">
    <w:abstractNumId w:val="9"/>
    <w:lvlOverride w:ilvl="0">
      <w:startOverride w:val="1"/>
    </w:lvlOverride>
  </w:num>
  <w:num w:numId="25" w16cid:durableId="1364408025">
    <w:abstractNumId w:val="9"/>
    <w:lvlOverride w:ilvl="0">
      <w:startOverride w:val="1"/>
    </w:lvlOverride>
  </w:num>
  <w:num w:numId="26" w16cid:durableId="147137221">
    <w:abstractNumId w:val="10"/>
  </w:num>
  <w:num w:numId="27" w16cid:durableId="1152212524">
    <w:abstractNumId w:val="20"/>
  </w:num>
  <w:num w:numId="28" w16cid:durableId="1571311326">
    <w:abstractNumId w:val="9"/>
    <w:lvlOverride w:ilvl="0">
      <w:startOverride w:val="1"/>
    </w:lvlOverride>
  </w:num>
  <w:num w:numId="29" w16cid:durableId="300161787">
    <w:abstractNumId w:val="21"/>
  </w:num>
  <w:num w:numId="30" w16cid:durableId="278071057">
    <w:abstractNumId w:val="9"/>
  </w:num>
  <w:num w:numId="31" w16cid:durableId="299500541">
    <w:abstractNumId w:val="9"/>
    <w:lvlOverride w:ilvl="0">
      <w:startOverride w:val="1"/>
    </w:lvlOverride>
  </w:num>
  <w:num w:numId="32" w16cid:durableId="511798614">
    <w:abstractNumId w:val="9"/>
    <w:lvlOverride w:ilvl="0">
      <w:startOverride w:val="1"/>
    </w:lvlOverride>
  </w:num>
  <w:num w:numId="33" w16cid:durableId="1533034460">
    <w:abstractNumId w:val="0"/>
  </w:num>
  <w:num w:numId="34" w16cid:durableId="1338189116">
    <w:abstractNumId w:val="12"/>
  </w:num>
  <w:num w:numId="35" w16cid:durableId="1954819380">
    <w:abstractNumId w:val="24"/>
  </w:num>
  <w:num w:numId="36" w16cid:durableId="367604573">
    <w:abstractNumId w:val="27"/>
  </w:num>
  <w:num w:numId="37" w16cid:durableId="18987808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FF2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34EF9"/>
    <w:rsid w:val="00290326"/>
    <w:rsid w:val="002D07A8"/>
    <w:rsid w:val="003014CC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87BAF"/>
    <w:rsid w:val="00691B95"/>
    <w:rsid w:val="006B798A"/>
    <w:rsid w:val="006D3AA3"/>
    <w:rsid w:val="006D4994"/>
    <w:rsid w:val="006E1028"/>
    <w:rsid w:val="006E19C2"/>
    <w:rsid w:val="006F7BAF"/>
    <w:rsid w:val="00797FA7"/>
    <w:rsid w:val="007B5215"/>
    <w:rsid w:val="007F2A40"/>
    <w:rsid w:val="00806EDF"/>
    <w:rsid w:val="008124B7"/>
    <w:rsid w:val="008A5912"/>
    <w:rsid w:val="008C1F1C"/>
    <w:rsid w:val="0096477D"/>
    <w:rsid w:val="009975A0"/>
    <w:rsid w:val="009A2CD2"/>
    <w:rsid w:val="009C5C6E"/>
    <w:rsid w:val="00A2454C"/>
    <w:rsid w:val="00AA70CC"/>
    <w:rsid w:val="00AE245C"/>
    <w:rsid w:val="00B054EC"/>
    <w:rsid w:val="00B96C46"/>
    <w:rsid w:val="00BE2446"/>
    <w:rsid w:val="00BE2C21"/>
    <w:rsid w:val="00BF7F8D"/>
    <w:rsid w:val="00C01D20"/>
    <w:rsid w:val="00C202BF"/>
    <w:rsid w:val="00C83FE8"/>
    <w:rsid w:val="00C858D7"/>
    <w:rsid w:val="00D073BC"/>
    <w:rsid w:val="00D31FF2"/>
    <w:rsid w:val="00D56B82"/>
    <w:rsid w:val="00DA2485"/>
    <w:rsid w:val="00DE29A8"/>
    <w:rsid w:val="00E749A0"/>
    <w:rsid w:val="00EF11DA"/>
    <w:rsid w:val="00F03E33"/>
    <w:rsid w:val="00F15749"/>
    <w:rsid w:val="00FD52DA"/>
    <w:rsid w:val="00FD57B7"/>
    <w:rsid w:val="00FD757F"/>
    <w:rsid w:val="00FE5EE0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82E732"/>
  <w15:docId w15:val="{B87A0576-510A-495E-A018-BCB30FE0D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1FF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61A107-7B28-45C0-B934-A6EA3C21C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F2CDB4-83A7-49CA-847C-692800E466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E8B7A4-34CB-4186-8C3C-E40927CEC62F}">
  <ds:schemaRefs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01e15224-84b2-4570-bdea-a67bb94d0921"/>
    <ds:schemaRef ds:uri="http://schemas.microsoft.com/office/infopath/2007/PartnerControls"/>
    <ds:schemaRef ds:uri="7c04300a-231c-4281-9146-a98f6f4a7aff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12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9</cp:revision>
  <cp:lastPrinted>2013-05-15T12:05:00Z</cp:lastPrinted>
  <dcterms:created xsi:type="dcterms:W3CDTF">2021-06-17T11:58:00Z</dcterms:created>
  <dcterms:modified xsi:type="dcterms:W3CDTF">2025-07-22T07:32:00Z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2025-05-31T20:52:53Z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aecbc9d9-2668-4531-ad3f-6fdcf72b131d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